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EB" w:rsidRPr="00BD7F5F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  <w:r w:rsidRPr="00BD7F5F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  <w:r w:rsidRPr="00BD7F5F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А.Байтурсынова</w:t>
      </w: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Pr="00181FD9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Есимханов Саят Бакитович</w:t>
      </w: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801">
        <w:rPr>
          <w:rFonts w:ascii="Times New Roman" w:hAnsi="Times New Roman" w:cs="Times New Roman"/>
          <w:sz w:val="36"/>
          <w:szCs w:val="36"/>
        </w:rPr>
        <w:t>ИНТЕГРИРОВАННЫЕ ЭЛЕКТРИЧЕСКИЕ И ГИБРИДНЫЕ СИСТЕМЫ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лекций</w:t>
      </w:r>
    </w:p>
    <w:p w:rsidR="001435EB" w:rsidRDefault="001435EB" w:rsidP="00BD7F5F">
      <w:pPr>
        <w:pStyle w:val="Heading1"/>
        <w:spacing w:line="360" w:lineRule="auto"/>
        <w:ind w:left="1701"/>
        <w:rPr>
          <w:color w:val="000000"/>
        </w:rPr>
      </w:pPr>
    </w:p>
    <w:p w:rsidR="001435EB" w:rsidRDefault="001435EB" w:rsidP="00BD7F5F">
      <w:pPr>
        <w:pStyle w:val="Heading1"/>
        <w:spacing w:line="360" w:lineRule="auto"/>
        <w:ind w:left="1701"/>
        <w:rPr>
          <w:color w:val="000000"/>
        </w:rPr>
      </w:pPr>
    </w:p>
    <w:p w:rsidR="001435EB" w:rsidRPr="00BD7F5F" w:rsidRDefault="001435EB" w:rsidP="00BD7F5F">
      <w:pPr>
        <w:spacing w:after="0" w:line="240" w:lineRule="auto"/>
        <w:ind w:left="1701"/>
        <w:rPr>
          <w:rFonts w:ascii="Times New Roman" w:hAnsi="Times New Roman" w:cs="Times New Roman"/>
          <w:sz w:val="28"/>
          <w:szCs w:val="28"/>
        </w:rPr>
      </w:pPr>
      <w:r w:rsidRPr="00BD7F5F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</w:p>
    <w:p w:rsidR="001435EB" w:rsidRPr="00290801" w:rsidRDefault="001435EB" w:rsidP="00BD7F5F">
      <w:pPr>
        <w:spacing w:after="0" w:line="360" w:lineRule="auto"/>
        <w:ind w:left="1701"/>
        <w:rPr>
          <w:rFonts w:ascii="Times New Roman" w:hAnsi="Times New Roman" w:cs="Times New Roman"/>
          <w:sz w:val="28"/>
          <w:szCs w:val="28"/>
        </w:rPr>
      </w:pPr>
      <w:r w:rsidRPr="00BD7F5F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90801">
        <w:rPr>
          <w:rFonts w:ascii="Times New Roman" w:hAnsi="Times New Roman" w:cs="Times New Roman"/>
          <w:sz w:val="28"/>
          <w:szCs w:val="28"/>
        </w:rPr>
        <w:t>Инновационные технологии машиностроительного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35EB" w:rsidRPr="00BD7F5F" w:rsidRDefault="001435EB" w:rsidP="00BD7F5F">
      <w:pPr>
        <w:pStyle w:val="Heading1"/>
        <w:spacing w:line="360" w:lineRule="auto"/>
        <w:ind w:left="1701"/>
        <w:rPr>
          <w:color w:val="000000"/>
        </w:rPr>
      </w:pPr>
      <w:r w:rsidRPr="00BD7F5F">
        <w:rPr>
          <w:color w:val="000000"/>
        </w:rPr>
        <w:t>траектория обучения</w:t>
      </w:r>
      <w:r>
        <w:rPr>
          <w:color w:val="000000"/>
        </w:rPr>
        <w:t xml:space="preserve"> «Энергоэффективность в машиностроении»</w:t>
      </w: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Костанай, 2016</w:t>
      </w:r>
    </w:p>
    <w:p w:rsidR="001435EB" w:rsidRDefault="001435EB" w:rsidP="00B147AA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889" w:type="dxa"/>
        <w:tblInd w:w="-106" w:type="dxa"/>
        <w:tblLook w:val="00A0"/>
      </w:tblPr>
      <w:tblGrid>
        <w:gridCol w:w="9180"/>
        <w:gridCol w:w="709"/>
      </w:tblGrid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01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 Название темы………………………………………………………..</w:t>
            </w: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01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6E015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6E015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35EB" w:rsidRPr="006E015D">
        <w:tc>
          <w:tcPr>
            <w:tcW w:w="9180" w:type="dxa"/>
          </w:tcPr>
          <w:p w:rsidR="001435EB" w:rsidRPr="006E015D" w:rsidRDefault="001435EB" w:rsidP="006E01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1435EB" w:rsidRPr="006E015D" w:rsidRDefault="001435EB" w:rsidP="006E0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Pr="00BD7F5F" w:rsidRDefault="001435EB" w:rsidP="00241A86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D7F5F">
        <w:rPr>
          <w:rFonts w:ascii="Times New Roman" w:hAnsi="Times New Roman" w:cs="Times New Roman"/>
          <w:b/>
          <w:bCs/>
          <w:sz w:val="28"/>
          <w:szCs w:val="28"/>
        </w:rPr>
        <w:t>Тема 1 Наименование темы</w:t>
      </w:r>
    </w:p>
    <w:p w:rsidR="001435EB" w:rsidRDefault="001435EB" w:rsidP="00B147A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</w:p>
    <w:p w:rsidR="001435EB" w:rsidRDefault="001435EB" w:rsidP="00B147A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</w:p>
    <w:p w:rsidR="001435EB" w:rsidRDefault="001435EB" w:rsidP="00B147A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</w:p>
    <w:p w:rsidR="001435EB" w:rsidRDefault="001435EB" w:rsidP="00B147A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</w:p>
    <w:p w:rsidR="001435EB" w:rsidRDefault="001435EB" w:rsidP="00241A86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B147AA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1 вопроса</w:t>
      </w:r>
    </w:p>
    <w:p w:rsidR="001435EB" w:rsidRDefault="001435EB" w:rsidP="00B147AA">
      <w:pPr>
        <w:pStyle w:val="ListParagraph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1435EB" w:rsidRDefault="001435EB" w:rsidP="00B147AA">
      <w:pPr>
        <w:pStyle w:val="ListParagraph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435EB" w:rsidRPr="00B147AA" w:rsidRDefault="001435EB" w:rsidP="00B147AA">
      <w:pPr>
        <w:pStyle w:val="ListParagraph"/>
        <w:numPr>
          <w:ilvl w:val="1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7AA">
        <w:rPr>
          <w:rFonts w:ascii="Times New Roman" w:hAnsi="Times New Roman" w:cs="Times New Roman"/>
          <w:sz w:val="28"/>
          <w:szCs w:val="28"/>
        </w:rPr>
        <w:t>Содержание 2 вопроса</w:t>
      </w:r>
    </w:p>
    <w:p w:rsidR="001435EB" w:rsidRDefault="001435EB" w:rsidP="00241A86">
      <w:pPr>
        <w:pStyle w:val="ListParagraph"/>
        <w:tabs>
          <w:tab w:val="left" w:pos="993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241A86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1435EB" w:rsidRDefault="001435EB" w:rsidP="00241A86">
      <w:pPr>
        <w:pStyle w:val="ListParagraph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81FD9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1435EB" w:rsidRPr="00B147AA" w:rsidRDefault="001435EB" w:rsidP="00241A86">
      <w:pPr>
        <w:pStyle w:val="ListParagraph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147AA">
        <w:rPr>
          <w:rFonts w:ascii="Times New Roman" w:hAnsi="Times New Roman" w:cs="Times New Roman"/>
          <w:sz w:val="28"/>
          <w:szCs w:val="28"/>
        </w:rPr>
        <w:t>1.</w:t>
      </w:r>
    </w:p>
    <w:p w:rsidR="001435EB" w:rsidRPr="00B147AA" w:rsidRDefault="001435EB" w:rsidP="00241A86">
      <w:pPr>
        <w:pStyle w:val="ListParagraph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147AA">
        <w:rPr>
          <w:rFonts w:ascii="Times New Roman" w:hAnsi="Times New Roman" w:cs="Times New Roman"/>
          <w:sz w:val="28"/>
          <w:szCs w:val="28"/>
        </w:rPr>
        <w:t>2.</w:t>
      </w:r>
    </w:p>
    <w:p w:rsidR="001435EB" w:rsidRPr="00B147AA" w:rsidRDefault="001435EB" w:rsidP="00241A86">
      <w:pPr>
        <w:pStyle w:val="ListParagraph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147AA">
        <w:rPr>
          <w:rFonts w:ascii="Times New Roman" w:hAnsi="Times New Roman" w:cs="Times New Roman"/>
          <w:sz w:val="28"/>
          <w:szCs w:val="28"/>
        </w:rPr>
        <w:t>3.</w:t>
      </w:r>
    </w:p>
    <w:p w:rsidR="001435EB" w:rsidRDefault="001435EB" w:rsidP="00241A86">
      <w:pPr>
        <w:pStyle w:val="ListParagraph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Default="001435EB" w:rsidP="00241A86">
      <w:pPr>
        <w:pStyle w:val="ListParagraph"/>
        <w:ind w:left="0" w:firstLine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Список источников </w:t>
      </w:r>
      <w:r w:rsidRPr="00B147AA"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bookmarkStart w:id="0" w:name="_GoBack"/>
      <w:bookmarkEnd w:id="0"/>
      <w:r w:rsidRPr="00B147AA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 новой страницы!!!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В конце курса</w:t>
      </w:r>
      <w:r w:rsidRPr="00B147AA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</w:p>
    <w:p w:rsidR="001435EB" w:rsidRDefault="001435EB" w:rsidP="00241A86">
      <w:pPr>
        <w:pStyle w:val="ListParagraph"/>
        <w:ind w:left="0" w:firstLine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435EB" w:rsidRDefault="001435EB" w:rsidP="00B147AA">
      <w:pPr>
        <w:pStyle w:val="ListParagraph"/>
        <w:ind w:left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1.</w:t>
      </w:r>
    </w:p>
    <w:p w:rsidR="001435EB" w:rsidRDefault="001435EB" w:rsidP="00B147AA">
      <w:pPr>
        <w:pStyle w:val="ListParagraph"/>
        <w:ind w:left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2.</w:t>
      </w:r>
    </w:p>
    <w:p w:rsidR="001435EB" w:rsidRDefault="001435EB" w:rsidP="00B147AA">
      <w:pPr>
        <w:pStyle w:val="ListParagraph"/>
        <w:ind w:left="567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435EB" w:rsidRPr="00B147AA" w:rsidRDefault="001435EB" w:rsidP="00B147AA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147AA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Учебники,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научная литература,  научные журналы, </w:t>
      </w:r>
      <w:r w:rsidRPr="00B147AA">
        <w:rPr>
          <w:rFonts w:ascii="Times New Roman" w:hAnsi="Times New Roman" w:cs="Times New Roman"/>
          <w:b/>
          <w:bCs/>
          <w:color w:val="FF0000"/>
          <w:sz w:val="28"/>
          <w:szCs w:val="28"/>
        </w:rPr>
        <w:t>нормативные документы, интернет-источники и т.д.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Все последних лет (5-7 лет).</w:t>
      </w:r>
    </w:p>
    <w:p w:rsidR="001435EB" w:rsidRDefault="001435EB" w:rsidP="00BD7F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5EB" w:rsidRPr="00BD7F5F" w:rsidRDefault="001435EB" w:rsidP="00BD7F5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435EB" w:rsidRPr="00BD7F5F" w:rsidSect="00B147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C29C1"/>
    <w:multiLevelType w:val="hybridMultilevel"/>
    <w:tmpl w:val="720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47197"/>
    <w:multiLevelType w:val="multilevel"/>
    <w:tmpl w:val="0E10DD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BDE"/>
    <w:rsid w:val="00054C3D"/>
    <w:rsid w:val="000F617A"/>
    <w:rsid w:val="001435EB"/>
    <w:rsid w:val="00181FD9"/>
    <w:rsid w:val="001A7BEE"/>
    <w:rsid w:val="00241A86"/>
    <w:rsid w:val="00265918"/>
    <w:rsid w:val="00265E2F"/>
    <w:rsid w:val="00290801"/>
    <w:rsid w:val="004A1B99"/>
    <w:rsid w:val="005F678C"/>
    <w:rsid w:val="006E015D"/>
    <w:rsid w:val="0085695A"/>
    <w:rsid w:val="00907826"/>
    <w:rsid w:val="00AF5BDE"/>
    <w:rsid w:val="00B147AA"/>
    <w:rsid w:val="00BD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26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7F5F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D7F5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1A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147A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123</Words>
  <Characters>704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12</dc:creator>
  <cp:keywords/>
  <dc:description/>
  <cp:lastModifiedBy>Декан ИТФ</cp:lastModifiedBy>
  <cp:revision>2</cp:revision>
  <cp:lastPrinted>2016-09-21T11:40:00Z</cp:lastPrinted>
  <dcterms:created xsi:type="dcterms:W3CDTF">2017-01-06T04:05:00Z</dcterms:created>
  <dcterms:modified xsi:type="dcterms:W3CDTF">2017-01-06T04:05:00Z</dcterms:modified>
</cp:coreProperties>
</file>